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1994AB5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364B41">
        <w:rPr>
          <w:noProof w:val="0"/>
          <w:sz w:val="24"/>
          <w:szCs w:val="24"/>
        </w:rPr>
        <w:t>100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942537">
        <w:rPr>
          <w:bCs/>
          <w:noProof w:val="0"/>
          <w:sz w:val="24"/>
          <w:szCs w:val="24"/>
        </w:rPr>
        <w:t>12356</w:t>
      </w:r>
    </w:p>
    <w:p w14:paraId="231362B2" w14:textId="512DED3C" w:rsidR="00CD4C7B" w:rsidRPr="00B266B0" w:rsidRDefault="00364B4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- December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5C6B089" w:rsidR="00CD4C7B" w:rsidRPr="009A735C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9A735C">
        <w:rPr>
          <w:rFonts w:cs="Arial"/>
          <w:b/>
          <w:bCs/>
          <w:sz w:val="24"/>
          <w:lang w:val="fr-FR"/>
        </w:rPr>
        <w:t>Agenda item:</w:t>
      </w:r>
      <w:r w:rsidRPr="009A735C">
        <w:rPr>
          <w:rFonts w:cs="Arial"/>
          <w:b/>
          <w:bCs/>
          <w:sz w:val="24"/>
          <w:lang w:val="fr-FR"/>
        </w:rPr>
        <w:tab/>
      </w:r>
      <w:r w:rsidR="00C520D2" w:rsidRPr="009A735C">
        <w:rPr>
          <w:rFonts w:cs="Arial"/>
          <w:b/>
          <w:bCs/>
          <w:sz w:val="24"/>
          <w:lang w:val="fr-FR" w:eastAsia="ja-JP"/>
        </w:rPr>
        <w:t>10.2.1</w:t>
      </w:r>
    </w:p>
    <w:p w14:paraId="6A1BC0C1" w14:textId="289AAEBA" w:rsidR="00CD4C7B" w:rsidRPr="009A735C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r w:rsidRPr="009A735C">
        <w:rPr>
          <w:rFonts w:ascii="Arial" w:hAnsi="Arial" w:cs="Arial"/>
          <w:b/>
          <w:bCs/>
          <w:sz w:val="24"/>
          <w:lang w:val="fr-FR"/>
        </w:rPr>
        <w:t>Source:</w:t>
      </w:r>
      <w:r w:rsidRPr="009A735C">
        <w:rPr>
          <w:rFonts w:ascii="Arial" w:hAnsi="Arial" w:cs="Arial"/>
          <w:b/>
          <w:bCs/>
          <w:sz w:val="24"/>
          <w:lang w:val="fr-FR"/>
        </w:rPr>
        <w:tab/>
      </w:r>
      <w:r w:rsidR="00C520D2" w:rsidRPr="009A735C">
        <w:rPr>
          <w:rFonts w:ascii="Arial" w:hAnsi="Arial" w:cs="Arial"/>
          <w:b/>
          <w:bCs/>
          <w:sz w:val="24"/>
          <w:lang w:val="fr-FR"/>
        </w:rPr>
        <w:t>Rapporteur (Nokia)</w:t>
      </w:r>
    </w:p>
    <w:p w14:paraId="45BE90BE" w14:textId="1B8F9CB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520D2">
        <w:rPr>
          <w:rFonts w:ascii="Arial" w:hAnsi="Arial" w:cs="Arial"/>
          <w:b/>
          <w:bCs/>
          <w:sz w:val="24"/>
        </w:rPr>
        <w:t>NR Stage 2 Clean Up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617AC109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9A735C">
        <w:t>Discussion</w:t>
      </w:r>
    </w:p>
    <w:p w14:paraId="5E3A5B76" w14:textId="77777777" w:rsidR="00562C73" w:rsidRDefault="00C520D2" w:rsidP="00CD4C7B">
      <w:r>
        <w:t>According to the agreed work plan, 3GPP TS 38.300 is to be submitted to RAN#78 for approval</w:t>
      </w:r>
      <w:r w:rsidR="0056573F">
        <w:t>.</w:t>
      </w:r>
      <w:r w:rsidR="009B49A7">
        <w:t xml:space="preserve"> This necessitates a clean-up of the draft TS. For instance, all editor's notes have to be removed. The purpose of this contribution is to explain the changes suggested in v.1.2.1 submitted in </w:t>
      </w:r>
      <w:hyperlink r:id="rId7" w:history="1">
        <w:r w:rsidR="009B49A7" w:rsidRPr="00562C73">
          <w:rPr>
            <w:rStyle w:val="Hyperlink"/>
          </w:rPr>
          <w:t>R2-171</w:t>
        </w:r>
        <w:r w:rsidR="00581B49" w:rsidRPr="00562C73">
          <w:rPr>
            <w:rStyle w:val="Hyperlink"/>
          </w:rPr>
          <w:t>2355</w:t>
        </w:r>
      </w:hyperlink>
      <w:r w:rsidR="00B640E9">
        <w:t>. A companion contribution gathers the relev</w:t>
      </w:r>
      <w:r w:rsidR="00581B49">
        <w:t>ant FFS separately [</w:t>
      </w:r>
      <w:hyperlink r:id="rId8" w:history="1">
        <w:r w:rsidR="00581B49" w:rsidRPr="00562C73">
          <w:rPr>
            <w:rStyle w:val="Hyperlink"/>
          </w:rPr>
          <w:t>R2-1712356</w:t>
        </w:r>
      </w:hyperlink>
      <w:r w:rsidR="009A735C">
        <w:t xml:space="preserve">]. </w:t>
      </w:r>
    </w:p>
    <w:p w14:paraId="0BBDFC0A" w14:textId="7FD3B6DF" w:rsidR="00CD4C7B" w:rsidRDefault="009A735C" w:rsidP="00CD4C7B">
      <w:bookmarkStart w:id="1" w:name="_GoBack"/>
      <w:bookmarkEnd w:id="1"/>
      <w:r>
        <w:t>For the sake of convenience, the changes are numbered:</w:t>
      </w:r>
    </w:p>
    <w:p w14:paraId="67DEB2A2" w14:textId="04DEB449" w:rsidR="009A735C" w:rsidRDefault="009A735C" w:rsidP="009A735C">
      <w:pPr>
        <w:pStyle w:val="ListParagraph"/>
        <w:numPr>
          <w:ilvl w:val="0"/>
          <w:numId w:val="5"/>
        </w:numPr>
        <w:ind w:left="714" w:hanging="357"/>
        <w:contextualSpacing w:val="0"/>
      </w:pPr>
      <w:r>
        <w:t xml:space="preserve">Dual Connectivity: subclause 4.5 is </w:t>
      </w:r>
      <w:r w:rsidR="00BB67C0">
        <w:t>simplified with an over view of MR-DC and pointer towards 37.340</w:t>
      </w:r>
      <w:r>
        <w:t>.</w:t>
      </w:r>
    </w:p>
    <w:p w14:paraId="13AB36A0" w14:textId="3B516FBD" w:rsidR="009A735C" w:rsidRDefault="009A735C" w:rsidP="009A735C">
      <w:pPr>
        <w:pStyle w:val="ListParagraph"/>
        <w:numPr>
          <w:ilvl w:val="0"/>
          <w:numId w:val="5"/>
        </w:numPr>
        <w:contextualSpacing w:val="0"/>
      </w:pPr>
      <w:r>
        <w:t>Editor's note in subclause 5 is replaced with a void: RAN1 will provide an overview of the physical layer</w:t>
      </w:r>
      <w:r w:rsidR="009E48FD">
        <w:t>.</w:t>
      </w:r>
    </w:p>
    <w:p w14:paraId="6F1C1D63" w14:textId="1926DBAC" w:rsidR="009A735C" w:rsidRDefault="009A735C" w:rsidP="009A735C">
      <w:pPr>
        <w:pStyle w:val="ListParagraph"/>
        <w:numPr>
          <w:ilvl w:val="0"/>
          <w:numId w:val="5"/>
        </w:numPr>
        <w:contextualSpacing w:val="0"/>
      </w:pPr>
      <w:r>
        <w:t>Editor's note in subclause 6.2.2 is removed with the understanding that CCCH applies to RRC INACTIVE</w:t>
      </w:r>
      <w:r w:rsidR="009E48FD">
        <w:t>.</w:t>
      </w:r>
    </w:p>
    <w:p w14:paraId="6228AE81" w14:textId="4DBB8838" w:rsidR="00B83026" w:rsidRDefault="00B83026" w:rsidP="009A735C">
      <w:pPr>
        <w:pStyle w:val="ListParagraph"/>
        <w:numPr>
          <w:ilvl w:val="0"/>
          <w:numId w:val="5"/>
        </w:numPr>
        <w:contextualSpacing w:val="0"/>
      </w:pPr>
      <w:r>
        <w:t>DC related text removed from 6.5 as already captured in 37.340.</w:t>
      </w:r>
    </w:p>
    <w:p w14:paraId="259AC090" w14:textId="06ADE4DD" w:rsidR="009A735C" w:rsidRDefault="009A735C" w:rsidP="009A735C">
      <w:pPr>
        <w:pStyle w:val="ListParagraph"/>
        <w:numPr>
          <w:ilvl w:val="0"/>
          <w:numId w:val="5"/>
        </w:numPr>
        <w:contextualSpacing w:val="0"/>
      </w:pPr>
      <w:r>
        <w:t>Editor's note in subclause 6.7 is removed since the CA baseline is valid</w:t>
      </w:r>
      <w:r w:rsidR="009E48FD">
        <w:t>.</w:t>
      </w:r>
    </w:p>
    <w:p w14:paraId="789E55E7" w14:textId="6D528629" w:rsidR="00571489" w:rsidRDefault="00571489" w:rsidP="009A735C">
      <w:pPr>
        <w:pStyle w:val="ListParagraph"/>
        <w:numPr>
          <w:ilvl w:val="0"/>
          <w:numId w:val="5"/>
        </w:numPr>
        <w:contextualSpacing w:val="0"/>
      </w:pPr>
      <w:r>
        <w:t>DC related text in 6.8 simplified as already captured in 37.340.</w:t>
      </w:r>
    </w:p>
    <w:p w14:paraId="10C0A977" w14:textId="30427627" w:rsidR="009A735C" w:rsidRDefault="009A735C" w:rsidP="009A735C">
      <w:pPr>
        <w:pStyle w:val="ListParagraph"/>
        <w:numPr>
          <w:ilvl w:val="0"/>
          <w:numId w:val="5"/>
        </w:numPr>
        <w:contextualSpacing w:val="0"/>
      </w:pPr>
      <w:r>
        <w:t>Editor's note in subclause 7.2 on storing the context in IDLE is removed as not relevant anymore.</w:t>
      </w:r>
    </w:p>
    <w:p w14:paraId="77E0B147" w14:textId="48F44B41" w:rsidR="009A735C" w:rsidRDefault="009A735C" w:rsidP="009A735C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7.2 on data transmission in INACTVE </w:t>
      </w:r>
      <w:r w:rsidR="00273CE5">
        <w:t xml:space="preserve">moved to </w:t>
      </w:r>
      <w:r>
        <w:t xml:space="preserve">the </w:t>
      </w:r>
      <w:r w:rsidR="00273CE5">
        <w:t>list of open</w:t>
      </w:r>
      <w:r>
        <w:t xml:space="preserve"> Stage 2 issues.</w:t>
      </w:r>
    </w:p>
    <w:p w14:paraId="043EAD65" w14:textId="13A3699F" w:rsidR="009A735C" w:rsidRPr="0090349E" w:rsidRDefault="00273CE5" w:rsidP="009A735C">
      <w:pPr>
        <w:pStyle w:val="ListParagraph"/>
        <w:numPr>
          <w:ilvl w:val="0"/>
          <w:numId w:val="5"/>
        </w:numPr>
        <w:contextualSpacing w:val="0"/>
      </w:pPr>
      <w:r w:rsidRPr="0090349E">
        <w:t xml:space="preserve">Editor's note in subclause 7.3 on </w:t>
      </w:r>
      <w:r w:rsidR="0090349E" w:rsidRPr="0090349E">
        <w:t xml:space="preserve">Stage 3 </w:t>
      </w:r>
      <w:r w:rsidRPr="0090349E">
        <w:t>naming removed</w:t>
      </w:r>
      <w:r w:rsidR="0090349E" w:rsidRPr="0090349E">
        <w:t xml:space="preserve"> and details added instead</w:t>
      </w:r>
      <w:r w:rsidRPr="0090349E">
        <w:t>.</w:t>
      </w:r>
    </w:p>
    <w:p w14:paraId="0D6AEAEA" w14:textId="1DDF8472" w:rsidR="00273CE5" w:rsidRDefault="00273CE5" w:rsidP="009A735C">
      <w:pPr>
        <w:pStyle w:val="ListParagraph"/>
        <w:numPr>
          <w:ilvl w:val="0"/>
          <w:numId w:val="5"/>
        </w:numPr>
        <w:contextualSpacing w:val="0"/>
      </w:pPr>
      <w:r>
        <w:t>Editor's note in subclause 7.3 on initial access from INACTIVE moved to the list of open Stage 2 issues.</w:t>
      </w:r>
    </w:p>
    <w:p w14:paraId="23A0CE0D" w14:textId="6A23E0F1" w:rsidR="00273CE5" w:rsidRPr="0090349E" w:rsidRDefault="00273CE5" w:rsidP="009A735C">
      <w:pPr>
        <w:pStyle w:val="ListParagraph"/>
        <w:numPr>
          <w:ilvl w:val="0"/>
          <w:numId w:val="5"/>
        </w:numPr>
        <w:contextualSpacing w:val="0"/>
      </w:pPr>
      <w:r w:rsidRPr="0090349E">
        <w:t>Editor's note in subclause 7.4 on high level requirements removed.</w:t>
      </w:r>
    </w:p>
    <w:p w14:paraId="0461A8A7" w14:textId="1CFC80A2" w:rsidR="00273CE5" w:rsidRDefault="00273CE5" w:rsidP="009A735C">
      <w:pPr>
        <w:pStyle w:val="ListParagraph"/>
        <w:numPr>
          <w:ilvl w:val="0"/>
          <w:numId w:val="5"/>
        </w:numPr>
        <w:contextualSpacing w:val="0"/>
      </w:pPr>
      <w:r>
        <w:t>Editor's note in subclause 7.4 on NAS interaction moved to the list of Stage 2 issues.</w:t>
      </w:r>
    </w:p>
    <w:p w14:paraId="7A5F3BC1" w14:textId="573E5D15" w:rsidR="00B153A6" w:rsidRDefault="00B153A6" w:rsidP="009A735C">
      <w:pPr>
        <w:pStyle w:val="ListParagraph"/>
        <w:numPr>
          <w:ilvl w:val="0"/>
          <w:numId w:val="5"/>
        </w:numPr>
        <w:contextualSpacing w:val="0"/>
      </w:pPr>
      <w:r>
        <w:t xml:space="preserve">Text from 7.4 on access control reworded to avoid "should" statements </w:t>
      </w:r>
      <w:r w:rsidR="004D2C64">
        <w:t xml:space="preserve">(moved to the list of Stage 2 issues when relevant) </w:t>
      </w:r>
      <w:r>
        <w:t>and to include a reference to 3GPP TS 22.261.</w:t>
      </w:r>
      <w:r w:rsidR="004D2C64">
        <w:t xml:space="preserve"> </w:t>
      </w:r>
    </w:p>
    <w:p w14:paraId="07BBA63C" w14:textId="1F9163D8" w:rsidR="009F3D0E" w:rsidRDefault="00273CE5" w:rsidP="006E1D01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6E1D01">
        <w:t>7.5 removed</w:t>
      </w:r>
      <w:r w:rsidR="009E48FD">
        <w:t xml:space="preserve"> as not relevant.</w:t>
      </w:r>
    </w:p>
    <w:p w14:paraId="44E4FD40" w14:textId="06A47299" w:rsidR="009F3D0E" w:rsidRPr="0090349E" w:rsidRDefault="009F3D0E" w:rsidP="009F3D0E">
      <w:pPr>
        <w:pStyle w:val="ListParagraph"/>
        <w:numPr>
          <w:ilvl w:val="0"/>
          <w:numId w:val="5"/>
        </w:numPr>
        <w:contextualSpacing w:val="0"/>
      </w:pPr>
      <w:r w:rsidRPr="0090349E">
        <w:t xml:space="preserve">Editor's note in subclause </w:t>
      </w:r>
      <w:r w:rsidR="006E1D01" w:rsidRPr="0090349E">
        <w:t>7.6 replaced by void.</w:t>
      </w:r>
    </w:p>
    <w:p w14:paraId="1FD45598" w14:textId="0E7340B7" w:rsidR="009F3D0E" w:rsidRDefault="009F3D0E" w:rsidP="009F3D0E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9E48FD">
        <w:t>7.7</w:t>
      </w:r>
      <w:r>
        <w:t xml:space="preserve"> </w:t>
      </w:r>
      <w:r w:rsidR="009E48FD">
        <w:t>is removed since the CA baseline is valid.</w:t>
      </w:r>
    </w:p>
    <w:p w14:paraId="2FE47DCA" w14:textId="256B557C" w:rsidR="009F3D0E" w:rsidRDefault="009F3D0E" w:rsidP="009F3D0E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9E48FD">
        <w:t>8 is removed as not relevant.</w:t>
      </w:r>
    </w:p>
    <w:p w14:paraId="6BBA727E" w14:textId="6AB2592F" w:rsidR="009F3D0E" w:rsidRDefault="009E48FD" w:rsidP="009F3D0E">
      <w:pPr>
        <w:pStyle w:val="ListParagraph"/>
        <w:numPr>
          <w:ilvl w:val="0"/>
          <w:numId w:val="5"/>
        </w:numPr>
        <w:contextualSpacing w:val="0"/>
      </w:pPr>
      <w:r>
        <w:t>First e</w:t>
      </w:r>
      <w:r w:rsidR="009F3D0E">
        <w:t xml:space="preserve">ditor's note in subclause </w:t>
      </w:r>
      <w:r>
        <w:t xml:space="preserve">8.1 is removed </w:t>
      </w:r>
      <w:r w:rsidR="00BB67C0">
        <w:t>since it is related to DC and captured in 37.340</w:t>
      </w:r>
      <w:r w:rsidR="009F3D0E">
        <w:t>.</w:t>
      </w:r>
    </w:p>
    <w:p w14:paraId="6AC729E2" w14:textId="68A91A29" w:rsidR="009F3D0E" w:rsidRDefault="009E48FD" w:rsidP="009F3D0E">
      <w:pPr>
        <w:pStyle w:val="ListParagraph"/>
        <w:numPr>
          <w:ilvl w:val="0"/>
          <w:numId w:val="5"/>
        </w:numPr>
        <w:contextualSpacing w:val="0"/>
      </w:pPr>
      <w:r>
        <w:t>Second e</w:t>
      </w:r>
      <w:r w:rsidR="009F3D0E">
        <w:t xml:space="preserve">ditor's note in subclause </w:t>
      </w:r>
      <w:r>
        <w:t xml:space="preserve">8.1 is </w:t>
      </w:r>
      <w:r w:rsidR="009F3D0E">
        <w:t>moved to the list of Stage 2 issues.</w:t>
      </w:r>
    </w:p>
    <w:p w14:paraId="759EA255" w14:textId="594A0DD1" w:rsidR="009F3D0E" w:rsidRDefault="009F3D0E" w:rsidP="009F3D0E">
      <w:pPr>
        <w:pStyle w:val="ListParagraph"/>
        <w:numPr>
          <w:ilvl w:val="0"/>
          <w:numId w:val="5"/>
        </w:numPr>
        <w:contextualSpacing w:val="0"/>
      </w:pPr>
      <w:r>
        <w:t>Editor's note</w:t>
      </w:r>
      <w:r w:rsidR="00641BA6">
        <w:t>s</w:t>
      </w:r>
      <w:r>
        <w:t xml:space="preserve"> in subclause </w:t>
      </w:r>
      <w:r w:rsidR="00641BA6">
        <w:t>8.2</w:t>
      </w:r>
      <w:r>
        <w:t xml:space="preserve"> on </w:t>
      </w:r>
      <w:r w:rsidR="00641BA6">
        <w:t>network identities</w:t>
      </w:r>
      <w:r>
        <w:t xml:space="preserve"> moved to the list of Stage 2 issues.</w:t>
      </w:r>
      <w:r w:rsidR="00641BA6">
        <w:t xml:space="preserve"> RAN3 input expected.</w:t>
      </w:r>
    </w:p>
    <w:p w14:paraId="61C691FC" w14:textId="6C0D98F2" w:rsidR="009F3D0E" w:rsidRDefault="009F3D0E" w:rsidP="00641BA6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641BA6">
        <w:t>9 are removed as not relevant.</w:t>
      </w:r>
    </w:p>
    <w:p w14:paraId="19DB5B2C" w14:textId="2A2EF1A3" w:rsidR="009F3D0E" w:rsidRDefault="009F3D0E" w:rsidP="009F3D0E">
      <w:pPr>
        <w:pStyle w:val="ListParagraph"/>
        <w:numPr>
          <w:ilvl w:val="0"/>
          <w:numId w:val="5"/>
        </w:numPr>
        <w:contextualSpacing w:val="0"/>
      </w:pPr>
      <w:r>
        <w:lastRenderedPageBreak/>
        <w:t xml:space="preserve">Editor's note in subclause </w:t>
      </w:r>
      <w:r w:rsidR="00641BA6">
        <w:t>9.2.1.1</w:t>
      </w:r>
      <w:r>
        <w:t xml:space="preserve"> on </w:t>
      </w:r>
      <w:r w:rsidR="00641BA6">
        <w:t>initial access</w:t>
      </w:r>
      <w:r>
        <w:t xml:space="preserve"> moved to the list of Stage 2 issues.</w:t>
      </w:r>
    </w:p>
    <w:p w14:paraId="0F456CAC" w14:textId="306674A8" w:rsidR="009F3D0E" w:rsidRDefault="009F3D0E" w:rsidP="009F3D0E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641BA6">
        <w:t>9.2.1.2</w:t>
      </w:r>
      <w:r>
        <w:t xml:space="preserve"> on </w:t>
      </w:r>
      <w:r w:rsidR="00641BA6">
        <w:t>service specific prioritisation</w:t>
      </w:r>
      <w:r>
        <w:t xml:space="preserve"> moved to the list of Stage 2 issues.</w:t>
      </w:r>
    </w:p>
    <w:p w14:paraId="7566B31C" w14:textId="21E091C0" w:rsidR="009F3D0E" w:rsidRPr="00B153A6" w:rsidRDefault="009F3D0E" w:rsidP="009F3D0E">
      <w:pPr>
        <w:pStyle w:val="ListParagraph"/>
        <w:numPr>
          <w:ilvl w:val="0"/>
          <w:numId w:val="5"/>
        </w:numPr>
        <w:contextualSpacing w:val="0"/>
      </w:pPr>
      <w:r w:rsidRPr="00B153A6">
        <w:t xml:space="preserve">Editor's note in subclause </w:t>
      </w:r>
      <w:r w:rsidR="00D82C58" w:rsidRPr="00B153A6">
        <w:t>9.2.2.2 replaced by void</w:t>
      </w:r>
      <w:r w:rsidRPr="00B153A6">
        <w:t>.</w:t>
      </w:r>
    </w:p>
    <w:p w14:paraId="7FF234F3" w14:textId="782B0297" w:rsidR="009F3D0E" w:rsidRPr="0090349E" w:rsidRDefault="009F3D0E" w:rsidP="009F3D0E">
      <w:pPr>
        <w:pStyle w:val="ListParagraph"/>
        <w:numPr>
          <w:ilvl w:val="0"/>
          <w:numId w:val="5"/>
        </w:numPr>
        <w:contextualSpacing w:val="0"/>
      </w:pPr>
      <w:r w:rsidRPr="0090349E">
        <w:t xml:space="preserve">Editor's note in subclause </w:t>
      </w:r>
      <w:r w:rsidR="00D82C58" w:rsidRPr="0090349E">
        <w:t>9.2.2.3</w:t>
      </w:r>
      <w:r w:rsidRPr="0090349E">
        <w:t xml:space="preserve"> on</w:t>
      </w:r>
      <w:r w:rsidR="00D82C58" w:rsidRPr="0090349E">
        <w:t xml:space="preserve"> RNA configuration</w:t>
      </w:r>
      <w:r w:rsidRPr="0090349E">
        <w:t xml:space="preserve"> moved to the list of Stage 2 issues.</w:t>
      </w:r>
    </w:p>
    <w:p w14:paraId="09E6512E" w14:textId="4E1C83F5" w:rsidR="009F3D0E" w:rsidRDefault="009F3D0E" w:rsidP="009F3D0E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D82C58">
        <w:t>9.2.2.4.2</w:t>
      </w:r>
      <w:r>
        <w:t xml:space="preserve"> </w:t>
      </w:r>
      <w:r w:rsidR="00D82C58">
        <w:t>are removed as not relevant.</w:t>
      </w:r>
    </w:p>
    <w:p w14:paraId="4ABBB3EA" w14:textId="4663D982" w:rsidR="00641BA6" w:rsidRDefault="00641BA6" w:rsidP="00641BA6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D82C58">
        <w:t>9.2.3.1</w:t>
      </w:r>
      <w:r>
        <w:t xml:space="preserve"> on </w:t>
      </w:r>
      <w:r w:rsidR="00D82C58">
        <w:t>various FFSs</w:t>
      </w:r>
      <w:r>
        <w:t xml:space="preserve"> moved to the list of Stage 2 issues.</w:t>
      </w:r>
    </w:p>
    <w:p w14:paraId="1DF1E962" w14:textId="006E72B1" w:rsidR="00641BA6" w:rsidRDefault="00641BA6" w:rsidP="00641BA6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D82C58">
        <w:t>9.2.3.2 on various FFSs moved to the list of Stage 2 issues.</w:t>
      </w:r>
    </w:p>
    <w:p w14:paraId="645BAC4B" w14:textId="77FEC151" w:rsidR="00D82C58" w:rsidRDefault="00D82C58" w:rsidP="00D82C58">
      <w:pPr>
        <w:pStyle w:val="ListParagraph"/>
        <w:numPr>
          <w:ilvl w:val="0"/>
          <w:numId w:val="5"/>
        </w:numPr>
        <w:contextualSpacing w:val="0"/>
      </w:pPr>
      <w:r>
        <w:t>Editor's note in subclause 9.2.3.2 on the lack of details removed.</w:t>
      </w:r>
    </w:p>
    <w:p w14:paraId="13C07896" w14:textId="59DEDB2C" w:rsidR="00EA7149" w:rsidRDefault="00EA7149" w:rsidP="00D82C58">
      <w:pPr>
        <w:pStyle w:val="ListParagraph"/>
        <w:numPr>
          <w:ilvl w:val="0"/>
          <w:numId w:val="5"/>
        </w:numPr>
        <w:contextualSpacing w:val="0"/>
      </w:pPr>
      <w:r>
        <w:t>Empty subclause 9.2.3.2.2 marked as void.</w:t>
      </w:r>
    </w:p>
    <w:p w14:paraId="520DF413" w14:textId="0B27DFC6" w:rsidR="00EA7149" w:rsidRDefault="00EA7149" w:rsidP="00EA7149">
      <w:pPr>
        <w:pStyle w:val="ListParagraph"/>
        <w:numPr>
          <w:ilvl w:val="0"/>
          <w:numId w:val="5"/>
        </w:numPr>
        <w:contextualSpacing w:val="0"/>
      </w:pPr>
      <w:r>
        <w:t>Editor's note in subclause 9.2.4 on various FFSs moved to the list of Stage 2 issues.</w:t>
      </w:r>
    </w:p>
    <w:p w14:paraId="6493121E" w14:textId="7B254D4C" w:rsidR="00641BA6" w:rsidRDefault="00641BA6" w:rsidP="00EA7149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EA7149">
        <w:t>9.2.5</w:t>
      </w:r>
      <w:r>
        <w:t xml:space="preserve"> on </w:t>
      </w:r>
      <w:r w:rsidR="00EA7149">
        <w:t>paging re</w:t>
      </w:r>
      <w:r>
        <w:t xml:space="preserve">moved </w:t>
      </w:r>
      <w:r w:rsidR="00EA7149">
        <w:t>as RAN1 will provide input if needed</w:t>
      </w:r>
      <w:r>
        <w:t>.</w:t>
      </w:r>
    </w:p>
    <w:p w14:paraId="792AE79B" w14:textId="6D7E3BD9" w:rsidR="00641BA6" w:rsidRDefault="00641BA6" w:rsidP="00641BA6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EA7149">
        <w:t>9.2.6</w:t>
      </w:r>
      <w:r>
        <w:t xml:space="preserve"> on </w:t>
      </w:r>
      <w:r w:rsidR="00EA7149">
        <w:t>high level requirements and possibility to add more details removed.</w:t>
      </w:r>
    </w:p>
    <w:p w14:paraId="6A48D74A" w14:textId="11F43CD1" w:rsidR="00EA7149" w:rsidRDefault="00EA7149" w:rsidP="00EA7149">
      <w:pPr>
        <w:pStyle w:val="ListParagraph"/>
        <w:numPr>
          <w:ilvl w:val="0"/>
          <w:numId w:val="5"/>
        </w:numPr>
        <w:contextualSpacing w:val="0"/>
      </w:pPr>
      <w:r>
        <w:t>Editor's note in subclause 9.2.6 on the possibility to provide more information moved to the list of Stage 2 issues.</w:t>
      </w:r>
    </w:p>
    <w:p w14:paraId="077833D0" w14:textId="7E4E44C8" w:rsidR="00EA7149" w:rsidRDefault="00242F03" w:rsidP="00EA7149">
      <w:pPr>
        <w:pStyle w:val="ListParagraph"/>
        <w:numPr>
          <w:ilvl w:val="0"/>
          <w:numId w:val="5"/>
        </w:numPr>
        <w:contextualSpacing w:val="0"/>
      </w:pPr>
      <w:r>
        <w:t>DC related text removed from 9.2.7.</w:t>
      </w:r>
    </w:p>
    <w:p w14:paraId="2EEDBE3F" w14:textId="2D3BF7C6" w:rsidR="00BB62B1" w:rsidRPr="0090349E" w:rsidRDefault="00BB62B1" w:rsidP="00BB62B1">
      <w:pPr>
        <w:pStyle w:val="ListParagraph"/>
        <w:numPr>
          <w:ilvl w:val="0"/>
          <w:numId w:val="5"/>
        </w:numPr>
        <w:contextualSpacing w:val="0"/>
      </w:pPr>
      <w:r w:rsidRPr="0090349E">
        <w:t>Editor's note in subclause 9.4 removed as not relevant.</w:t>
      </w:r>
    </w:p>
    <w:p w14:paraId="59B54424" w14:textId="4C35DF64" w:rsidR="00BB62B1" w:rsidRDefault="00BB62B1" w:rsidP="00EA7149">
      <w:pPr>
        <w:pStyle w:val="ListParagraph"/>
        <w:numPr>
          <w:ilvl w:val="0"/>
          <w:numId w:val="5"/>
        </w:numPr>
        <w:contextualSpacing w:val="0"/>
      </w:pPr>
      <w:r>
        <w:t>DC related text removed from 9.4</w:t>
      </w:r>
      <w:r w:rsidR="00BB67C0">
        <w:t xml:space="preserve"> (to be captured in 37.340 instead).</w:t>
      </w:r>
    </w:p>
    <w:p w14:paraId="5E2F7206" w14:textId="5D36425E" w:rsidR="00BB67C0" w:rsidRDefault="00BB67C0" w:rsidP="00EA7149">
      <w:pPr>
        <w:pStyle w:val="ListParagraph"/>
        <w:numPr>
          <w:ilvl w:val="0"/>
          <w:numId w:val="5"/>
        </w:numPr>
        <w:contextualSpacing w:val="0"/>
      </w:pPr>
      <w:r>
        <w:t>DC related text removed from 10.2, 10.3 and 10.4 (to be captured in 37.340 instead).</w:t>
      </w:r>
    </w:p>
    <w:p w14:paraId="296864B1" w14:textId="71104148" w:rsidR="00EA7149" w:rsidRDefault="00EA7149" w:rsidP="00EA7149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BB62B1">
        <w:t>10.4 removed</w:t>
      </w:r>
      <w:r>
        <w:t>.</w:t>
      </w:r>
    </w:p>
    <w:p w14:paraId="24EBA1A2" w14:textId="2CB6FFE0" w:rsidR="00EA7149" w:rsidRDefault="00EA7149" w:rsidP="00EA7149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BB62B1">
        <w:t>10.5.1</w:t>
      </w:r>
      <w:r>
        <w:t xml:space="preserve"> </w:t>
      </w:r>
      <w:r w:rsidR="00BB62B1">
        <w:t>removed and replaced by void</w:t>
      </w:r>
      <w:r>
        <w:t>.</w:t>
      </w:r>
    </w:p>
    <w:p w14:paraId="7EA49AB1" w14:textId="0F9526CB" w:rsidR="00EA7149" w:rsidRDefault="00EA7149" w:rsidP="00EA7149">
      <w:pPr>
        <w:pStyle w:val="ListParagraph"/>
        <w:numPr>
          <w:ilvl w:val="0"/>
          <w:numId w:val="5"/>
        </w:numPr>
        <w:contextualSpacing w:val="0"/>
      </w:pPr>
      <w:r>
        <w:t xml:space="preserve">Editor's note in subclause </w:t>
      </w:r>
      <w:r w:rsidR="00545C0B">
        <w:t>10.6 is removed since the CA baseline is valid.</w:t>
      </w:r>
    </w:p>
    <w:p w14:paraId="4193ADB1" w14:textId="7B1ACC26" w:rsidR="001E36FA" w:rsidRDefault="001E36FA" w:rsidP="001E36FA">
      <w:pPr>
        <w:pStyle w:val="ListParagraph"/>
        <w:numPr>
          <w:ilvl w:val="0"/>
          <w:numId w:val="5"/>
        </w:numPr>
        <w:contextualSpacing w:val="0"/>
      </w:pPr>
      <w:r>
        <w:t>Editor's note in subclause 11 on PDCCH removed.</w:t>
      </w:r>
    </w:p>
    <w:p w14:paraId="597B40A2" w14:textId="587E0C6F" w:rsidR="001E36FA" w:rsidRDefault="001E36FA" w:rsidP="001E36FA">
      <w:pPr>
        <w:pStyle w:val="ListParagraph"/>
        <w:numPr>
          <w:ilvl w:val="0"/>
          <w:numId w:val="5"/>
        </w:numPr>
        <w:contextualSpacing w:val="0"/>
      </w:pPr>
      <w:r>
        <w:t>Editor's note in subclause 12 on Notification moved to the list of Stage 2 issues.</w:t>
      </w:r>
    </w:p>
    <w:p w14:paraId="64C5C6F5" w14:textId="703C1671" w:rsidR="0005171D" w:rsidRDefault="0005171D" w:rsidP="001E36FA">
      <w:pPr>
        <w:pStyle w:val="ListParagraph"/>
        <w:numPr>
          <w:ilvl w:val="0"/>
          <w:numId w:val="5"/>
        </w:numPr>
        <w:contextualSpacing w:val="0"/>
      </w:pPr>
      <w:r>
        <w:t>DC related text removed from subclause 12 (already captured in 37.340).</w:t>
      </w:r>
    </w:p>
    <w:p w14:paraId="686B5ED1" w14:textId="0CB0FAF6" w:rsidR="001E36FA" w:rsidRDefault="001E36FA" w:rsidP="001E36FA">
      <w:pPr>
        <w:pStyle w:val="ListParagraph"/>
        <w:numPr>
          <w:ilvl w:val="0"/>
          <w:numId w:val="5"/>
        </w:numPr>
        <w:contextualSpacing w:val="0"/>
      </w:pPr>
      <w:r>
        <w:t>Editor's note in subclause 13.1 removed.</w:t>
      </w:r>
    </w:p>
    <w:p w14:paraId="19CBAA0E" w14:textId="2CF672A3" w:rsidR="001E36FA" w:rsidRDefault="001E36FA" w:rsidP="001E36FA">
      <w:pPr>
        <w:pStyle w:val="ListParagraph"/>
        <w:numPr>
          <w:ilvl w:val="0"/>
          <w:numId w:val="5"/>
        </w:numPr>
        <w:contextualSpacing w:val="0"/>
      </w:pPr>
      <w:r>
        <w:t>First editor's note in subclause 14 removed.</w:t>
      </w:r>
    </w:p>
    <w:p w14:paraId="3547A8E6" w14:textId="12090535" w:rsidR="001E36FA" w:rsidRDefault="001E36FA" w:rsidP="001E36FA">
      <w:pPr>
        <w:pStyle w:val="ListParagraph"/>
        <w:numPr>
          <w:ilvl w:val="0"/>
          <w:numId w:val="5"/>
        </w:numPr>
        <w:contextualSpacing w:val="0"/>
      </w:pPr>
      <w:r>
        <w:t>Second editor's note in subclause 14 on band combinations moved to the list of Stage 2 issues.</w:t>
      </w:r>
    </w:p>
    <w:p w14:paraId="3DACC2C0" w14:textId="17B593D8" w:rsidR="001E36FA" w:rsidRDefault="001E36FA" w:rsidP="001E36FA">
      <w:pPr>
        <w:pStyle w:val="ListParagraph"/>
        <w:numPr>
          <w:ilvl w:val="0"/>
          <w:numId w:val="5"/>
        </w:numPr>
        <w:contextualSpacing w:val="0"/>
      </w:pPr>
      <w:r>
        <w:t>All empty subclauses in section 15 marked as void and corresponding editor's notes removed. Other editor's notes removed and RAN3 input expected.</w:t>
      </w:r>
    </w:p>
    <w:p w14:paraId="27B81578" w14:textId="467F55AE" w:rsidR="001E36FA" w:rsidRPr="00E74CFE" w:rsidRDefault="001E36FA" w:rsidP="001E36FA">
      <w:pPr>
        <w:pStyle w:val="ListParagraph"/>
        <w:numPr>
          <w:ilvl w:val="0"/>
          <w:numId w:val="5"/>
        </w:numPr>
        <w:contextualSpacing w:val="0"/>
      </w:pPr>
      <w:r w:rsidRPr="00E74CFE">
        <w:t>Editor's note in subclause 16.2 replaced by void.</w:t>
      </w:r>
    </w:p>
    <w:p w14:paraId="5C1C6EA4" w14:textId="507FCBF1" w:rsidR="001E36FA" w:rsidRPr="001E36FA" w:rsidRDefault="001E36FA" w:rsidP="001E36FA">
      <w:pPr>
        <w:pStyle w:val="ListParagraph"/>
        <w:numPr>
          <w:ilvl w:val="0"/>
          <w:numId w:val="5"/>
        </w:numPr>
        <w:contextualSpacing w:val="0"/>
      </w:pPr>
      <w:r w:rsidRPr="001E36FA">
        <w:t xml:space="preserve">Editor's note in subclause 16.3.4 </w:t>
      </w:r>
      <w:r w:rsidR="006353C1">
        <w:t>removed</w:t>
      </w:r>
      <w:r w:rsidRPr="001E36FA">
        <w:t>.</w:t>
      </w:r>
    </w:p>
    <w:p w14:paraId="49CD5F72" w14:textId="5649DF3B" w:rsidR="001E36FA" w:rsidRDefault="002D67B8" w:rsidP="001E36FA">
      <w:pPr>
        <w:pStyle w:val="ListParagraph"/>
        <w:numPr>
          <w:ilvl w:val="0"/>
          <w:numId w:val="5"/>
        </w:numPr>
        <w:contextualSpacing w:val="0"/>
      </w:pPr>
      <w:r>
        <w:t>First e</w:t>
      </w:r>
      <w:r w:rsidR="001E36FA">
        <w:t>ditor's note in Annex A removed as not relevant.</w:t>
      </w:r>
    </w:p>
    <w:p w14:paraId="66D37865" w14:textId="701A8D59" w:rsidR="001E36FA" w:rsidRDefault="002D67B8" w:rsidP="001E36FA">
      <w:pPr>
        <w:pStyle w:val="ListParagraph"/>
        <w:numPr>
          <w:ilvl w:val="0"/>
          <w:numId w:val="5"/>
        </w:numPr>
        <w:contextualSpacing w:val="0"/>
      </w:pPr>
      <w:r>
        <w:t xml:space="preserve">Second </w:t>
      </w:r>
      <w:r w:rsidR="001E36FA">
        <w:t xml:space="preserve">Editor's note in </w:t>
      </w:r>
      <w:r>
        <w:t xml:space="preserve">Annex A </w:t>
      </w:r>
      <w:r w:rsidR="001E36FA">
        <w:t xml:space="preserve">on </w:t>
      </w:r>
      <w:r>
        <w:t>NAS message being carried together with RRC message moved to the list of Stage 2 issues</w:t>
      </w:r>
      <w:r w:rsidR="001E36FA">
        <w:t>.</w:t>
      </w:r>
    </w:p>
    <w:p w14:paraId="7CBB435C" w14:textId="77777777" w:rsidR="002D67B8" w:rsidRPr="006E13D1" w:rsidRDefault="002D67B8" w:rsidP="002D67B8"/>
    <w:sectPr w:rsidR="002D67B8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1823E" w14:textId="77777777" w:rsidR="00B9320E" w:rsidRDefault="00B9320E">
      <w:r>
        <w:separator/>
      </w:r>
    </w:p>
  </w:endnote>
  <w:endnote w:type="continuationSeparator" w:id="0">
    <w:p w14:paraId="4958778D" w14:textId="77777777" w:rsidR="00B9320E" w:rsidRDefault="00B9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2D773" w14:textId="77777777" w:rsidR="00B9320E" w:rsidRDefault="00B9320E">
      <w:r>
        <w:separator/>
      </w:r>
    </w:p>
  </w:footnote>
  <w:footnote w:type="continuationSeparator" w:id="0">
    <w:p w14:paraId="2A6A3FD4" w14:textId="77777777" w:rsidR="00B9320E" w:rsidRDefault="00B93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3A67A80"/>
    <w:multiLevelType w:val="hybridMultilevel"/>
    <w:tmpl w:val="B3C04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171D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E36FA"/>
    <w:rsid w:val="001F168B"/>
    <w:rsid w:val="001F7831"/>
    <w:rsid w:val="00204045"/>
    <w:rsid w:val="0020712B"/>
    <w:rsid w:val="0022606D"/>
    <w:rsid w:val="00242F03"/>
    <w:rsid w:val="00273CE5"/>
    <w:rsid w:val="002747EC"/>
    <w:rsid w:val="002855BF"/>
    <w:rsid w:val="002C6A26"/>
    <w:rsid w:val="002D67B8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4006E8"/>
    <w:rsid w:val="00401855"/>
    <w:rsid w:val="00477455"/>
    <w:rsid w:val="004C44D2"/>
    <w:rsid w:val="004D2C64"/>
    <w:rsid w:val="004D3578"/>
    <w:rsid w:val="004D380D"/>
    <w:rsid w:val="004E213A"/>
    <w:rsid w:val="00503171"/>
    <w:rsid w:val="00506C28"/>
    <w:rsid w:val="00534DA0"/>
    <w:rsid w:val="005433C3"/>
    <w:rsid w:val="00543E6C"/>
    <w:rsid w:val="00545C0B"/>
    <w:rsid w:val="00562C73"/>
    <w:rsid w:val="00564A6E"/>
    <w:rsid w:val="00565087"/>
    <w:rsid w:val="0056573F"/>
    <w:rsid w:val="00571489"/>
    <w:rsid w:val="00581B49"/>
    <w:rsid w:val="00611566"/>
    <w:rsid w:val="00625604"/>
    <w:rsid w:val="006353C1"/>
    <w:rsid w:val="00641BA6"/>
    <w:rsid w:val="00646D99"/>
    <w:rsid w:val="00656910"/>
    <w:rsid w:val="006C66D8"/>
    <w:rsid w:val="006D1E24"/>
    <w:rsid w:val="006E1417"/>
    <w:rsid w:val="006E1D01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24EE6"/>
    <w:rsid w:val="008768CA"/>
    <w:rsid w:val="00877EF9"/>
    <w:rsid w:val="00880559"/>
    <w:rsid w:val="008B5306"/>
    <w:rsid w:val="0090271F"/>
    <w:rsid w:val="00902DB9"/>
    <w:rsid w:val="0090349E"/>
    <w:rsid w:val="0090466A"/>
    <w:rsid w:val="00936071"/>
    <w:rsid w:val="00940212"/>
    <w:rsid w:val="00942537"/>
    <w:rsid w:val="00942EC2"/>
    <w:rsid w:val="00961B32"/>
    <w:rsid w:val="00970DB3"/>
    <w:rsid w:val="00974BB0"/>
    <w:rsid w:val="009A0AF3"/>
    <w:rsid w:val="009A735C"/>
    <w:rsid w:val="009B07CD"/>
    <w:rsid w:val="009B49A7"/>
    <w:rsid w:val="009C19E9"/>
    <w:rsid w:val="009D74A6"/>
    <w:rsid w:val="009E48FD"/>
    <w:rsid w:val="009F3D0E"/>
    <w:rsid w:val="00A10F02"/>
    <w:rsid w:val="00A204CA"/>
    <w:rsid w:val="00A53724"/>
    <w:rsid w:val="00A578DE"/>
    <w:rsid w:val="00A82346"/>
    <w:rsid w:val="00A9671C"/>
    <w:rsid w:val="00AA1553"/>
    <w:rsid w:val="00B153A6"/>
    <w:rsid w:val="00B15449"/>
    <w:rsid w:val="00B3668F"/>
    <w:rsid w:val="00B47FD1"/>
    <w:rsid w:val="00B516BB"/>
    <w:rsid w:val="00B640E9"/>
    <w:rsid w:val="00B83026"/>
    <w:rsid w:val="00B9320E"/>
    <w:rsid w:val="00BB62B1"/>
    <w:rsid w:val="00BB67C0"/>
    <w:rsid w:val="00BC3555"/>
    <w:rsid w:val="00C07C0A"/>
    <w:rsid w:val="00C12B51"/>
    <w:rsid w:val="00C24650"/>
    <w:rsid w:val="00C33079"/>
    <w:rsid w:val="00C520D2"/>
    <w:rsid w:val="00C83A13"/>
    <w:rsid w:val="00C861E7"/>
    <w:rsid w:val="00C9068C"/>
    <w:rsid w:val="00C92967"/>
    <w:rsid w:val="00CA3D0C"/>
    <w:rsid w:val="00CA654B"/>
    <w:rsid w:val="00CD4C7B"/>
    <w:rsid w:val="00D55E47"/>
    <w:rsid w:val="00D62E19"/>
    <w:rsid w:val="00D738D6"/>
    <w:rsid w:val="00D80795"/>
    <w:rsid w:val="00D82C58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4170"/>
    <w:rsid w:val="00E74CFE"/>
    <w:rsid w:val="00E77645"/>
    <w:rsid w:val="00E83697"/>
    <w:rsid w:val="00EA7149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A7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TSG_RAN/WG2_RL2/TSGR2_100/Docs/R2-1712355.zip" TargetMode="External"/><Relationship Id="rId8" Type="http://schemas.openxmlformats.org/officeDocument/2006/relationships/hyperlink" Target="http://www.3gpp.org/ftp/TSG_RAN/WG2_RL2/TSGR2_100/Docs/R2-1712356.zip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31</TotalTime>
  <Pages>2</Pages>
  <Words>742</Words>
  <Characters>4235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4968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38</cp:revision>
  <dcterms:created xsi:type="dcterms:W3CDTF">2016-08-12T03:53:00Z</dcterms:created>
  <dcterms:modified xsi:type="dcterms:W3CDTF">2017-11-17T00:51:00Z</dcterms:modified>
</cp:coreProperties>
</file>